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1E0C5" w14:textId="77777777" w:rsidR="00B63466" w:rsidRDefault="00B63466" w:rsidP="00BB5C4F">
      <w:r>
        <w:separator/>
      </w:r>
    </w:p>
  </w:endnote>
  <w:endnote w:type="continuationSeparator" w:id="0">
    <w:p w14:paraId="7CBA10F9" w14:textId="77777777" w:rsidR="00B63466" w:rsidRDefault="00B6346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0023" w14:textId="77777777" w:rsidR="00B63466" w:rsidRDefault="00B63466" w:rsidP="00BB5C4F">
      <w:r>
        <w:separator/>
      </w:r>
    </w:p>
  </w:footnote>
  <w:footnote w:type="continuationSeparator" w:id="0">
    <w:p w14:paraId="7CCE54E0" w14:textId="77777777" w:rsidR="00B63466" w:rsidRDefault="00B6346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327CC" w14:textId="77777777" w:rsidR="00FF6464" w:rsidRDefault="00FF6464" w:rsidP="00FF646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ZBORA ODPOSLANCEV KOČEVJE</w:t>
    </w:r>
  </w:p>
  <w:p w14:paraId="38BA84E4" w14:textId="77777777" w:rsidR="00FF6464" w:rsidRDefault="00FF6464" w:rsidP="00FF646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7E04AFC6" w14:textId="6688F91D" w:rsidR="00D57953" w:rsidRPr="007C7BCF" w:rsidRDefault="00FF6464" w:rsidP="00FF646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2021-12-11T09:18:00Z</dcterms:modified>
  <cp:contentStatus/>
</cp:coreProperties>
</file>